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E78" w:rsidRPr="00E77870" w:rsidRDefault="005C6E78" w:rsidP="005C6E78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BAXTER</w:t>
      </w:r>
      <w:r w:rsidRPr="00E77870">
        <w:t xml:space="preserve">      (fl.14</w:t>
      </w:r>
      <w:r>
        <w:t>69</w:t>
      </w:r>
      <w:r w:rsidRPr="00E77870">
        <w:t>)</w:t>
      </w:r>
    </w:p>
    <w:p w:rsidR="005C6E78" w:rsidRDefault="005C6E78" w:rsidP="005C6E7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Shirman</w:t>
      </w:r>
      <w:r>
        <w:t>.</w:t>
      </w:r>
      <w:proofErr w:type="gramEnd"/>
    </w:p>
    <w:p w:rsidR="005C6E78" w:rsidRDefault="005C6E78" w:rsidP="005C6E78">
      <w:pPr>
        <w:pStyle w:val="NoSpacing"/>
      </w:pPr>
    </w:p>
    <w:p w:rsidR="005C6E78" w:rsidRDefault="005C6E78" w:rsidP="005C6E78">
      <w:pPr>
        <w:pStyle w:val="NoSpacing"/>
      </w:pPr>
    </w:p>
    <w:p w:rsidR="005C6E78" w:rsidRDefault="005C6E78" w:rsidP="005C6E78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5C6E78" w:rsidRDefault="005C6E78" w:rsidP="005C6E78">
      <w:pPr>
        <w:pStyle w:val="NoSpacing"/>
      </w:pPr>
    </w:p>
    <w:p w:rsidR="005C6E78" w:rsidRDefault="005C6E78" w:rsidP="005C6E78">
      <w:pPr>
        <w:pStyle w:val="NoSpacing"/>
      </w:pPr>
    </w:p>
    <w:p w:rsidR="00E47068" w:rsidRPr="00C009D8" w:rsidRDefault="005C6E78" w:rsidP="005C6E78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E78" w:rsidRDefault="005C6E78" w:rsidP="00920DE3">
      <w:pPr>
        <w:spacing w:after="0" w:line="240" w:lineRule="auto"/>
      </w:pPr>
      <w:r>
        <w:separator/>
      </w:r>
    </w:p>
  </w:endnote>
  <w:endnote w:type="continuationSeparator" w:id="0">
    <w:p w:rsidR="005C6E78" w:rsidRDefault="005C6E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E78" w:rsidRDefault="005C6E78" w:rsidP="00920DE3">
      <w:pPr>
        <w:spacing w:after="0" w:line="240" w:lineRule="auto"/>
      </w:pPr>
      <w:r>
        <w:separator/>
      </w:r>
    </w:p>
  </w:footnote>
  <w:footnote w:type="continuationSeparator" w:id="0">
    <w:p w:rsidR="005C6E78" w:rsidRDefault="005C6E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E78"/>
    <w:rsid w:val="00120749"/>
    <w:rsid w:val="005C6E7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2014-12-04T22:24:00Z</dcterms:created>
  <dcterms:modified xsi:type="dcterms:W3CDTF">2014-12-04T22:25:00Z</dcterms:modified>
</cp:coreProperties>
</file>